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AA170" w14:textId="77777777" w:rsidR="00F0679D" w:rsidRDefault="00F0679D" w:rsidP="00F0679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BLOUNTE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fl.1454)</w:t>
      </w:r>
    </w:p>
    <w:p w14:paraId="0A804DFC" w14:textId="77777777" w:rsidR="00F0679D" w:rsidRDefault="00F0679D" w:rsidP="00F0679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773C7F9B" w14:textId="77777777" w:rsidR="00F0679D" w:rsidRDefault="00F0679D" w:rsidP="00F0679D">
      <w:pPr>
        <w:pStyle w:val="NoSpacing"/>
        <w:rPr>
          <w:rFonts w:eastAsia="Times New Roman" w:cs="Times New Roman"/>
          <w:szCs w:val="24"/>
        </w:rPr>
      </w:pPr>
    </w:p>
    <w:p w14:paraId="66F84CF3" w14:textId="77777777" w:rsidR="00F0679D" w:rsidRDefault="00F0679D" w:rsidP="00F0679D">
      <w:pPr>
        <w:pStyle w:val="NoSpacing"/>
        <w:rPr>
          <w:rFonts w:eastAsia="Times New Roman" w:cs="Times New Roman"/>
          <w:szCs w:val="24"/>
        </w:rPr>
      </w:pPr>
    </w:p>
    <w:p w14:paraId="5EACF8FE" w14:textId="77777777" w:rsidR="00F0679D" w:rsidRDefault="00F0679D" w:rsidP="00F0679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Oct.1454</w:t>
      </w:r>
      <w:r>
        <w:rPr>
          <w:rFonts w:eastAsia="Times New Roman" w:cs="Times New Roman"/>
          <w:szCs w:val="24"/>
        </w:rPr>
        <w:tab/>
        <w:t>He was described as “one of the clerks of the Mayor’s Court”.</w:t>
      </w:r>
    </w:p>
    <w:p w14:paraId="2CD905A3" w14:textId="77777777" w:rsidR="00F0679D" w:rsidRDefault="00F0679D" w:rsidP="00F0679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1CB9FE22" w14:textId="77777777" w:rsidR="00F0679D" w:rsidRDefault="00F0679D" w:rsidP="00F0679D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p.124 n.3)</w:t>
      </w:r>
    </w:p>
    <w:p w14:paraId="26570F82" w14:textId="77777777" w:rsidR="00F0679D" w:rsidRDefault="00F0679D" w:rsidP="00F0679D">
      <w:pPr>
        <w:pStyle w:val="NoSpacing"/>
        <w:rPr>
          <w:rFonts w:eastAsia="Times New Roman" w:cs="Times New Roman"/>
          <w:szCs w:val="24"/>
        </w:rPr>
      </w:pPr>
    </w:p>
    <w:p w14:paraId="74FAA7B2" w14:textId="77777777" w:rsidR="00F0679D" w:rsidRDefault="00F0679D" w:rsidP="00F0679D">
      <w:pPr>
        <w:pStyle w:val="NoSpacing"/>
        <w:rPr>
          <w:rFonts w:eastAsia="Times New Roman" w:cs="Times New Roman"/>
          <w:szCs w:val="24"/>
        </w:rPr>
      </w:pPr>
    </w:p>
    <w:p w14:paraId="4F003DB7" w14:textId="77777777" w:rsidR="00F0679D" w:rsidRDefault="00F0679D" w:rsidP="00F0679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July 2023</w:t>
      </w:r>
    </w:p>
    <w:p w14:paraId="574C7E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4EE5" w14:textId="77777777" w:rsidR="00F0679D" w:rsidRDefault="00F0679D" w:rsidP="009139A6">
      <w:r>
        <w:separator/>
      </w:r>
    </w:p>
  </w:endnote>
  <w:endnote w:type="continuationSeparator" w:id="0">
    <w:p w14:paraId="07B6C1B7" w14:textId="77777777" w:rsidR="00F0679D" w:rsidRDefault="00F067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218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140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A1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04F5" w14:textId="77777777" w:rsidR="00F0679D" w:rsidRDefault="00F0679D" w:rsidP="009139A6">
      <w:r>
        <w:separator/>
      </w:r>
    </w:p>
  </w:footnote>
  <w:footnote w:type="continuationSeparator" w:id="0">
    <w:p w14:paraId="004A65E6" w14:textId="77777777" w:rsidR="00F0679D" w:rsidRDefault="00F067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EE8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56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03F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79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679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B676C"/>
  <w15:chartTrackingRefBased/>
  <w15:docId w15:val="{2DF239E0-AFAA-484E-AB21-5B46BA7B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2023-07-22T08:16:00Z</dcterms:created>
  <dcterms:modified xsi:type="dcterms:W3CDTF">2023-07-22T08:16:00Z</dcterms:modified>
</cp:coreProperties>
</file>